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6A095" w14:textId="77777777" w:rsidR="00764768" w:rsidRDefault="00764768" w:rsidP="0076476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PHELLIP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656B69EA" w14:textId="77777777" w:rsidR="00764768" w:rsidRDefault="00764768" w:rsidP="00764768">
      <w:pPr>
        <w:pStyle w:val="NoSpacing"/>
        <w:rPr>
          <w:rFonts w:cs="Times New Roman"/>
          <w:szCs w:val="24"/>
        </w:rPr>
      </w:pPr>
    </w:p>
    <w:p w14:paraId="64CB2486" w14:textId="77777777" w:rsidR="00764768" w:rsidRDefault="00764768" w:rsidP="00764768">
      <w:pPr>
        <w:pStyle w:val="NoSpacing"/>
        <w:rPr>
          <w:rFonts w:cs="Times New Roman"/>
          <w:szCs w:val="24"/>
        </w:rPr>
      </w:pPr>
    </w:p>
    <w:p w14:paraId="604525CF" w14:textId="77777777" w:rsidR="00764768" w:rsidRDefault="00764768" w:rsidP="007647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Mar.1485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Rickmansworth,</w:t>
      </w:r>
    </w:p>
    <w:p w14:paraId="57C85D13" w14:textId="77777777" w:rsidR="00764768" w:rsidRDefault="00764768" w:rsidP="007647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Hertfordshire, into lands of Margery </w:t>
      </w:r>
      <w:proofErr w:type="spellStart"/>
      <w:r>
        <w:rPr>
          <w:rFonts w:cs="Times New Roman"/>
          <w:szCs w:val="24"/>
        </w:rPr>
        <w:t>Powetrell</w:t>
      </w:r>
      <w:proofErr w:type="spellEnd"/>
      <w:r>
        <w:rPr>
          <w:rFonts w:cs="Times New Roman"/>
          <w:szCs w:val="24"/>
        </w:rPr>
        <w:t>(q.v.).</w:t>
      </w:r>
    </w:p>
    <w:p w14:paraId="3CA78ACD" w14:textId="77777777" w:rsidR="00764768" w:rsidRDefault="00764768" w:rsidP="0076476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284BFB4" w14:textId="77777777" w:rsidR="00764768" w:rsidRDefault="00764768" w:rsidP="0076476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p.127)</w:t>
      </w:r>
    </w:p>
    <w:p w14:paraId="39BB1F14" w14:textId="77777777" w:rsidR="00764768" w:rsidRDefault="00764768" w:rsidP="00764768">
      <w:pPr>
        <w:pStyle w:val="NoSpacing"/>
        <w:rPr>
          <w:rFonts w:eastAsia="Times New Roman" w:cs="Times New Roman"/>
          <w:szCs w:val="24"/>
        </w:rPr>
      </w:pPr>
    </w:p>
    <w:p w14:paraId="5AA40F11" w14:textId="77777777" w:rsidR="00764768" w:rsidRDefault="00764768" w:rsidP="00764768">
      <w:pPr>
        <w:pStyle w:val="NoSpacing"/>
        <w:rPr>
          <w:rFonts w:eastAsia="Times New Roman" w:cs="Times New Roman"/>
          <w:szCs w:val="24"/>
        </w:rPr>
      </w:pPr>
    </w:p>
    <w:p w14:paraId="62E2F6FC" w14:textId="77777777" w:rsidR="00764768" w:rsidRDefault="00764768" w:rsidP="0076476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September 2072</w:t>
      </w:r>
    </w:p>
    <w:p w14:paraId="299206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167D3" w14:textId="77777777" w:rsidR="00764768" w:rsidRDefault="00764768" w:rsidP="009139A6">
      <w:r>
        <w:separator/>
      </w:r>
    </w:p>
  </w:endnote>
  <w:endnote w:type="continuationSeparator" w:id="0">
    <w:p w14:paraId="42A51AED" w14:textId="77777777" w:rsidR="00764768" w:rsidRDefault="007647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ED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D1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6E6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68FD" w14:textId="77777777" w:rsidR="00764768" w:rsidRDefault="00764768" w:rsidP="009139A6">
      <w:r>
        <w:separator/>
      </w:r>
    </w:p>
  </w:footnote>
  <w:footnote w:type="continuationSeparator" w:id="0">
    <w:p w14:paraId="5ABA76DD" w14:textId="77777777" w:rsidR="00764768" w:rsidRDefault="007647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CC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71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423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768"/>
    <w:rsid w:val="000666E0"/>
    <w:rsid w:val="002510B7"/>
    <w:rsid w:val="005C130B"/>
    <w:rsid w:val="0076476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38BAB"/>
  <w15:chartTrackingRefBased/>
  <w15:docId w15:val="{57C1A9F2-234A-4A66-A48E-54A592F9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2023-09-27T19:53:00Z</dcterms:created>
  <dcterms:modified xsi:type="dcterms:W3CDTF">2023-09-27T19:54:00Z</dcterms:modified>
</cp:coreProperties>
</file>